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9AA" w:rsidRPr="00B820F5" w:rsidRDefault="006429AA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6429AA" w:rsidRDefault="006429AA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Сетоловской </w:t>
      </w:r>
    </w:p>
    <w:p w:rsidR="006429AA" w:rsidRPr="00B820F5" w:rsidRDefault="006429AA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6429AA" w:rsidRDefault="006429AA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>
        <w:rPr>
          <w:rFonts w:ascii="Times New Roman" w:hAnsi="Times New Roman" w:cs="Times New Roman"/>
          <w:b w:val="0"/>
          <w:sz w:val="24"/>
          <w:szCs w:val="24"/>
        </w:rPr>
        <w:t>03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декабря 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18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г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ода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37 (в р</w:t>
      </w:r>
      <w:r>
        <w:rPr>
          <w:rFonts w:ascii="Times New Roman" w:hAnsi="Times New Roman" w:cs="Times New Roman"/>
          <w:b w:val="0"/>
          <w:sz w:val="24"/>
          <w:szCs w:val="24"/>
        </w:rPr>
        <w:t>е</w:t>
      </w:r>
      <w:r>
        <w:rPr>
          <w:rFonts w:ascii="Times New Roman" w:hAnsi="Times New Roman" w:cs="Times New Roman"/>
          <w:b w:val="0"/>
          <w:sz w:val="24"/>
          <w:szCs w:val="24"/>
        </w:rPr>
        <w:t>дакции от 28.12.2019 года №64,28.09.2020года,№35,</w:t>
      </w:r>
    </w:p>
    <w:p w:rsidR="006429AA" w:rsidRDefault="006429AA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от 30.10.2020года № 56,</w:t>
      </w:r>
    </w:p>
    <w:p w:rsidR="006429AA" w:rsidRPr="00B820F5" w:rsidRDefault="006429AA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29.12.2020года №76,от 29.12.2021года №85,</w:t>
      </w:r>
      <w:r w:rsidRPr="00EF6D9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31.10.2022года №52,от 29.12.2022года №90,от 10.11.2023 года №53,от 29.12.2023года №92,от 31.07.2024года №29а,от 11.11.2024года №35,от 29.12.2024 №40,от 30.09.2025года №26,от 29.12.2025года  №62,от 29.12.2025года №46-р)   </w:t>
      </w:r>
    </w:p>
    <w:p w:rsidR="006429AA" w:rsidRDefault="006429AA" w:rsidP="00EF1D2C">
      <w:pPr>
        <w:spacing w:line="240" w:lineRule="auto"/>
        <w:jc w:val="center"/>
        <w:rPr>
          <w:sz w:val="28"/>
          <w:szCs w:val="28"/>
        </w:rPr>
      </w:pPr>
    </w:p>
    <w:p w:rsidR="006429AA" w:rsidRDefault="006429AA" w:rsidP="00EF1D2C">
      <w:pPr>
        <w:spacing w:line="240" w:lineRule="auto"/>
        <w:jc w:val="center"/>
        <w:rPr>
          <w:sz w:val="28"/>
          <w:szCs w:val="28"/>
        </w:rPr>
      </w:pPr>
    </w:p>
    <w:p w:rsidR="006429AA" w:rsidRPr="00877099" w:rsidRDefault="006429AA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6429AA" w:rsidRPr="00877099" w:rsidRDefault="006429AA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6429AA" w:rsidRDefault="006429AA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Сетоловского сельского поселения </w:t>
      </w:r>
    </w:p>
    <w:p w:rsidR="006429AA" w:rsidRPr="00877099" w:rsidRDefault="006429AA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Почепского района» (201</w:t>
      </w:r>
      <w:r>
        <w:rPr>
          <w:rFonts w:ascii="Times New Roman" w:hAnsi="Times New Roman"/>
          <w:b/>
          <w:sz w:val="32"/>
          <w:szCs w:val="32"/>
        </w:rPr>
        <w:t>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>
        <w:rPr>
          <w:rFonts w:ascii="Times New Roman" w:hAnsi="Times New Roman"/>
          <w:b/>
          <w:sz w:val="32"/>
          <w:szCs w:val="32"/>
        </w:rPr>
        <w:t>8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6429AA" w:rsidRPr="00877099" w:rsidRDefault="006429AA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29AA" w:rsidRDefault="006429AA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429AA" w:rsidRPr="00877099" w:rsidRDefault="006429AA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6429AA" w:rsidRPr="00877099" w:rsidRDefault="006429AA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6429AA" w:rsidRDefault="006429AA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6429AA" w:rsidRDefault="006429AA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Сетоловского сельского поселения  </w:t>
      </w:r>
      <w:r w:rsidRPr="00877099">
        <w:rPr>
          <w:rFonts w:ascii="Times New Roman" w:hAnsi="Times New Roman"/>
          <w:sz w:val="28"/>
          <w:szCs w:val="28"/>
        </w:rPr>
        <w:t xml:space="preserve">Почепского района» </w:t>
      </w:r>
    </w:p>
    <w:p w:rsidR="006429AA" w:rsidRPr="00877099" w:rsidRDefault="006429AA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8годы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6429AA" w:rsidRPr="001701C9" w:rsidRDefault="006429AA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6429AA" w:rsidRPr="001701C9" w:rsidTr="00CE3C36">
        <w:trPr>
          <w:trHeight w:val="360"/>
        </w:trPr>
        <w:tc>
          <w:tcPr>
            <w:tcW w:w="3645" w:type="dxa"/>
          </w:tcPr>
          <w:p w:rsidR="006429AA" w:rsidRPr="001701C9" w:rsidRDefault="006429AA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6429AA" w:rsidRPr="001701C9" w:rsidRDefault="006429AA" w:rsidP="001701C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Сетоловская сельская 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 Почепского 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она</w:t>
            </w:r>
          </w:p>
        </w:tc>
      </w:tr>
      <w:tr w:rsidR="006429AA" w:rsidRPr="001701C9" w:rsidTr="00CE3C36">
        <w:trPr>
          <w:trHeight w:val="600"/>
        </w:trPr>
        <w:tc>
          <w:tcPr>
            <w:tcW w:w="3645" w:type="dxa"/>
          </w:tcPr>
          <w:p w:rsidR="006429AA" w:rsidRPr="001701C9" w:rsidRDefault="006429AA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6429AA" w:rsidRPr="001701C9" w:rsidRDefault="006429AA" w:rsidP="0087709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6429AA" w:rsidRPr="001701C9" w:rsidTr="00CE3C36">
        <w:trPr>
          <w:trHeight w:val="600"/>
        </w:trPr>
        <w:tc>
          <w:tcPr>
            <w:tcW w:w="3645" w:type="dxa"/>
          </w:tcPr>
          <w:p w:rsidR="006429AA" w:rsidRPr="001701C9" w:rsidRDefault="006429AA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6429AA" w:rsidRPr="001701C9" w:rsidRDefault="006429AA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6429AA" w:rsidRPr="001701C9" w:rsidTr="00BB5A2A">
        <w:trPr>
          <w:trHeight w:val="240"/>
        </w:trPr>
        <w:tc>
          <w:tcPr>
            <w:tcW w:w="3645" w:type="dxa"/>
          </w:tcPr>
          <w:p w:rsidR="006429AA" w:rsidRPr="001701C9" w:rsidRDefault="006429AA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6429AA" w:rsidRPr="002250C2" w:rsidRDefault="006429AA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Сетоловского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Почепского района</w:t>
            </w:r>
          </w:p>
          <w:p w:rsidR="006429AA" w:rsidRPr="001E7EF1" w:rsidRDefault="006429AA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429AA" w:rsidRPr="001701C9" w:rsidTr="00CE3C36">
        <w:trPr>
          <w:trHeight w:val="240"/>
        </w:trPr>
        <w:tc>
          <w:tcPr>
            <w:tcW w:w="3645" w:type="dxa"/>
          </w:tcPr>
          <w:p w:rsidR="006429AA" w:rsidRPr="001701C9" w:rsidRDefault="006429AA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6429AA" w:rsidRDefault="006429AA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Сетоло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в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ского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Почепского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429AA" w:rsidRDefault="006429AA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429AA" w:rsidRPr="00BB5A2A" w:rsidRDefault="006429AA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Сетоловского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Почепского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6429AA" w:rsidRPr="00486D6E" w:rsidRDefault="006429AA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6429AA" w:rsidRPr="001701C9" w:rsidRDefault="006429AA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6429AA" w:rsidRPr="001701C9" w:rsidTr="00CE3C36">
        <w:trPr>
          <w:trHeight w:val="360"/>
        </w:trPr>
        <w:tc>
          <w:tcPr>
            <w:tcW w:w="3645" w:type="dxa"/>
          </w:tcPr>
          <w:p w:rsidR="006429AA" w:rsidRPr="001701C9" w:rsidRDefault="006429AA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6429AA" w:rsidRPr="001701C9" w:rsidRDefault="006429AA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6429AA" w:rsidRPr="001701C9" w:rsidTr="008F7588">
        <w:trPr>
          <w:trHeight w:val="582"/>
        </w:trPr>
        <w:tc>
          <w:tcPr>
            <w:tcW w:w="3645" w:type="dxa"/>
          </w:tcPr>
          <w:p w:rsidR="006429AA" w:rsidRPr="001701C9" w:rsidRDefault="006429AA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6429AA" w:rsidRPr="001701C9" w:rsidRDefault="006429AA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21 252 962,07 </w:t>
            </w:r>
            <w:r w:rsidRPr="00A251F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429AA" w:rsidRDefault="006429AA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</w:t>
            </w:r>
          </w:p>
          <w:p w:rsidR="006429AA" w:rsidRPr="00EF6D9D" w:rsidRDefault="006429AA" w:rsidP="00EF6D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>2019 год  –  1 577 209,70 рублей;</w:t>
            </w:r>
          </w:p>
          <w:p w:rsidR="006429AA" w:rsidRPr="00EF6D9D" w:rsidRDefault="006429AA" w:rsidP="00EF6D9D">
            <w:pPr>
              <w:rPr>
                <w:rFonts w:ascii="Times New Roman" w:hAnsi="Times New Roman"/>
                <w:sz w:val="24"/>
                <w:szCs w:val="24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>-2020 год      1 676 941,41 рублей;</w:t>
            </w:r>
          </w:p>
          <w:p w:rsidR="006429AA" w:rsidRPr="00EF6D9D" w:rsidRDefault="006429AA" w:rsidP="00EF6D9D">
            <w:pPr>
              <w:rPr>
                <w:rFonts w:ascii="Times New Roman" w:hAnsi="Times New Roman"/>
                <w:sz w:val="24"/>
                <w:szCs w:val="24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-2021 год –   1 753 113,87 рублей;</w:t>
            </w:r>
          </w:p>
          <w:p w:rsidR="006429AA" w:rsidRPr="00175CD2" w:rsidRDefault="006429AA" w:rsidP="00EF6D9D">
            <w:pPr>
              <w:rPr>
                <w:rFonts w:ascii="Times New Roman" w:hAnsi="Times New Roman"/>
                <w:sz w:val="28"/>
                <w:szCs w:val="28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-2022 год –   1 834 035,43 рублей; </w:t>
            </w:r>
          </w:p>
          <w:p w:rsidR="006429AA" w:rsidRPr="00EF6D9D" w:rsidRDefault="006429AA" w:rsidP="00EF6D9D">
            <w:pPr>
              <w:rPr>
                <w:rFonts w:ascii="Times New Roman" w:hAnsi="Times New Roman"/>
                <w:sz w:val="24"/>
                <w:szCs w:val="24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-2023 год –   1 972 130,94  рублей;</w:t>
            </w:r>
          </w:p>
          <w:p w:rsidR="006429AA" w:rsidRPr="00EF6D9D" w:rsidRDefault="006429AA" w:rsidP="00EF6D9D">
            <w:pPr>
              <w:rPr>
                <w:rFonts w:ascii="Times New Roman" w:hAnsi="Times New Roman"/>
                <w:sz w:val="24"/>
                <w:szCs w:val="24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-2024 год –   </w:t>
            </w:r>
            <w:r>
              <w:rPr>
                <w:rFonts w:ascii="Times New Roman" w:hAnsi="Times New Roman"/>
                <w:sz w:val="24"/>
                <w:szCs w:val="24"/>
              </w:rPr>
              <w:t>2 237 916,22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429AA" w:rsidRDefault="006429AA" w:rsidP="00EF6D9D">
            <w:pPr>
              <w:rPr>
                <w:rFonts w:ascii="Times New Roman" w:hAnsi="Times New Roman"/>
                <w:sz w:val="24"/>
                <w:szCs w:val="24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-2025 год –   </w:t>
            </w:r>
            <w:r>
              <w:rPr>
                <w:rFonts w:ascii="Times New Roman" w:hAnsi="Times New Roman"/>
                <w:sz w:val="24"/>
                <w:szCs w:val="24"/>
              </w:rPr>
              <w:t>2 609 976,50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429AA" w:rsidRDefault="006429AA" w:rsidP="00EF6D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год –   </w:t>
            </w:r>
            <w:r>
              <w:rPr>
                <w:rFonts w:ascii="Times New Roman" w:hAnsi="Times New Roman"/>
                <w:sz w:val="24"/>
                <w:szCs w:val="24"/>
              </w:rPr>
              <w:t>3 118 346,00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429AA" w:rsidRDefault="006429AA" w:rsidP="00220A53">
            <w:r>
              <w:t xml:space="preserve"> </w:t>
            </w:r>
            <w:r w:rsidRPr="00EF6D9D">
              <w:t>-</w:t>
            </w:r>
            <w:r w:rsidRPr="00220A53">
              <w:rPr>
                <w:rFonts w:ascii="Times New Roman" w:hAnsi="Times New Roman"/>
                <w:sz w:val="24"/>
                <w:szCs w:val="24"/>
              </w:rPr>
              <w:t>2027 год –   2</w:t>
            </w:r>
            <w:r>
              <w:rPr>
                <w:rFonts w:ascii="Times New Roman" w:hAnsi="Times New Roman"/>
                <w:sz w:val="24"/>
                <w:szCs w:val="24"/>
              </w:rPr>
              <w:t> 220 358</w:t>
            </w:r>
            <w:r w:rsidRPr="00220A53">
              <w:rPr>
                <w:rFonts w:ascii="Times New Roman" w:hAnsi="Times New Roman"/>
                <w:sz w:val="24"/>
                <w:szCs w:val="24"/>
              </w:rPr>
              <w:t>,00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429AA" w:rsidRPr="00220A53" w:rsidRDefault="006429AA" w:rsidP="00220A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20A5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220A53">
              <w:rPr>
                <w:rFonts w:ascii="Times New Roman" w:hAnsi="Times New Roman"/>
                <w:sz w:val="24"/>
                <w:szCs w:val="24"/>
              </w:rPr>
              <w:t xml:space="preserve"> год –   2</w:t>
            </w:r>
            <w:r>
              <w:rPr>
                <w:rFonts w:ascii="Times New Roman" w:hAnsi="Times New Roman"/>
                <w:sz w:val="24"/>
                <w:szCs w:val="24"/>
              </w:rPr>
              <w:t> 252 934</w:t>
            </w:r>
            <w:r w:rsidRPr="00220A53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</w:tc>
      </w:tr>
      <w:tr w:rsidR="006429AA" w:rsidRPr="001701C9" w:rsidTr="00CE3C36">
        <w:trPr>
          <w:trHeight w:val="1560"/>
        </w:trPr>
        <w:tc>
          <w:tcPr>
            <w:tcW w:w="3645" w:type="dxa"/>
          </w:tcPr>
          <w:p w:rsidR="006429AA" w:rsidRPr="001701C9" w:rsidRDefault="006429AA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6429AA" w:rsidRPr="001701C9" w:rsidRDefault="006429AA" w:rsidP="00302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Сетоловского сельского поселения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чепског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прив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6429AA" w:rsidRPr="001701C9" w:rsidRDefault="006429AA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429AA" w:rsidRPr="001701C9" w:rsidRDefault="006429AA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429AA" w:rsidRPr="001701C9" w:rsidRDefault="006429AA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6429AA" w:rsidRPr="001701C9" w:rsidRDefault="006429AA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 </w:t>
      </w:r>
    </w:p>
    <w:p w:rsidR="006429AA" w:rsidRPr="001701C9" w:rsidRDefault="006429AA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29AA" w:rsidRPr="001701C9" w:rsidRDefault="006429AA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Почепского района 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>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района» (20</w:t>
      </w:r>
      <w:r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2028гг)</w:t>
      </w:r>
      <w:r w:rsidRPr="001701C9">
        <w:rPr>
          <w:rFonts w:ascii="Times New Roman" w:hAnsi="Times New Roman"/>
          <w:sz w:val="24"/>
          <w:szCs w:val="24"/>
        </w:rPr>
        <w:t xml:space="preserve">, направленный на достижение целей и решение задач администрации </w:t>
      </w:r>
      <w:r>
        <w:rPr>
          <w:rFonts w:ascii="Times New Roman" w:hAnsi="Times New Roman"/>
          <w:sz w:val="24"/>
          <w:szCs w:val="24"/>
        </w:rPr>
        <w:t>Сетоловск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>
        <w:rPr>
          <w:rFonts w:ascii="Times New Roman" w:hAnsi="Times New Roman"/>
          <w:sz w:val="24"/>
          <w:szCs w:val="24"/>
        </w:rPr>
        <w:t>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Сетоловское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, создание условий для оптимизации и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вышения эффективности расходов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</w:t>
      </w:r>
      <w:r w:rsidRPr="001701C9">
        <w:rPr>
          <w:rFonts w:ascii="Times New Roman" w:hAnsi="Times New Roman"/>
          <w:sz w:val="24"/>
          <w:szCs w:val="24"/>
        </w:rPr>
        <w:t>с</w:t>
      </w:r>
      <w:r w:rsidRPr="001701C9">
        <w:rPr>
          <w:rFonts w:ascii="Times New Roman" w:hAnsi="Times New Roman"/>
          <w:sz w:val="24"/>
          <w:szCs w:val="24"/>
        </w:rPr>
        <w:t>ловий, обеспечивающих Администрацию финансовыми, материально-техническими  р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сурсами.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Pr="00FB7B1A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6429AA" w:rsidRPr="001701C9" w:rsidRDefault="006429AA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Сетоловское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ного образования «Сетоловское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 xml:space="preserve">го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 В настоящее время сформирована дост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Сетоловского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района, нормативных правовых актов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толовского 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ных Уставом </w:t>
      </w:r>
      <w:r>
        <w:rPr>
          <w:rFonts w:ascii="Times New Roman" w:hAnsi="Times New Roman"/>
          <w:sz w:val="24"/>
          <w:szCs w:val="24"/>
        </w:rPr>
        <w:t>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Сетоловского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жета;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>
        <w:rPr>
          <w:rFonts w:ascii="Times New Roman" w:hAnsi="Times New Roman"/>
          <w:sz w:val="24"/>
          <w:szCs w:val="24"/>
        </w:rPr>
        <w:t xml:space="preserve">Сетоловского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 муниципального района и иными муниципальными правовыми актами.</w:t>
      </w:r>
    </w:p>
    <w:p w:rsidR="006429AA" w:rsidRPr="001701C9" w:rsidRDefault="006429AA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Сетоловского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 xml:space="preserve">го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6429AA" w:rsidRPr="001701C9" w:rsidRDefault="006429AA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</w:t>
      </w:r>
      <w:r>
        <w:rPr>
          <w:rFonts w:ascii="Times New Roman" w:hAnsi="Times New Roman"/>
          <w:sz w:val="24"/>
          <w:szCs w:val="24"/>
        </w:rPr>
        <w:t xml:space="preserve">образования «Сетоловское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 района является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туаций.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Сетоловского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района, установленные законами Брянской области, по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просам, не отнесенным Федеральным законом от 6 октября 2003 года № 131-ФЗ «Об о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>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района, осуществляется только за счет предоставляемых бюджету муниципального образования </w:t>
      </w:r>
      <w:r>
        <w:rPr>
          <w:rFonts w:ascii="Times New Roman" w:hAnsi="Times New Roman"/>
          <w:sz w:val="24"/>
          <w:szCs w:val="24"/>
        </w:rPr>
        <w:t>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 межбю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жетных трансфертов из муниципального района.</w:t>
      </w:r>
    </w:p>
    <w:p w:rsidR="006429AA" w:rsidRPr="001701C9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6429AA" w:rsidRPr="001701C9" w:rsidRDefault="006429AA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429AA" w:rsidRPr="001701C9" w:rsidRDefault="006429AA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6429AA" w:rsidRPr="001701C9" w:rsidRDefault="006429AA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29AA" w:rsidRPr="002250C2" w:rsidRDefault="006429AA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>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ского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6429AA" w:rsidRPr="004512FD" w:rsidRDefault="006429AA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6429AA" w:rsidRDefault="006429AA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</w:t>
      </w:r>
      <w:r>
        <w:rPr>
          <w:rFonts w:ascii="Times New Roman" w:hAnsi="Times New Roman"/>
          <w:sz w:val="24"/>
          <w:szCs w:val="24"/>
        </w:rPr>
        <w:t>;</w:t>
      </w:r>
    </w:p>
    <w:p w:rsidR="006429AA" w:rsidRDefault="006429AA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6429AA" w:rsidRPr="00BB5A2A" w:rsidRDefault="006429AA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Сет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о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ловского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Почепского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6429AA" w:rsidRPr="00486D6E" w:rsidRDefault="006429AA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уровень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</w:p>
    <w:p w:rsidR="006429AA" w:rsidRDefault="006429AA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29AA" w:rsidRPr="001701C9" w:rsidRDefault="006429AA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6429AA" w:rsidRPr="001701C9" w:rsidRDefault="006429AA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>– 20</w:t>
      </w:r>
      <w:r>
        <w:rPr>
          <w:rFonts w:ascii="Times New Roman" w:hAnsi="Times New Roman"/>
          <w:sz w:val="24"/>
          <w:szCs w:val="24"/>
        </w:rPr>
        <w:t>28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6429AA" w:rsidRPr="001701C9" w:rsidRDefault="006429AA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429AA" w:rsidRPr="001701C9" w:rsidRDefault="006429AA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6429AA" w:rsidRPr="001701C9" w:rsidRDefault="006429AA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429AA" w:rsidRPr="001701C9" w:rsidRDefault="006429AA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8"/>
          <w:szCs w:val="28"/>
        </w:rPr>
        <w:t>21 252 962,07 </w:t>
      </w:r>
      <w:r w:rsidRPr="00A251F3">
        <w:rPr>
          <w:rFonts w:ascii="Times New Roman" w:hAnsi="Times New Roman" w:cs="Times New Roman"/>
          <w:sz w:val="28"/>
          <w:szCs w:val="28"/>
        </w:rPr>
        <w:t>рублей</w:t>
      </w:r>
      <w:r w:rsidRPr="001701C9">
        <w:rPr>
          <w:rFonts w:ascii="Times New Roman" w:hAnsi="Times New Roman" w:cs="Times New Roman"/>
          <w:sz w:val="24"/>
          <w:szCs w:val="24"/>
        </w:rPr>
        <w:t>,</w:t>
      </w:r>
    </w:p>
    <w:p w:rsidR="006429AA" w:rsidRDefault="006429AA" w:rsidP="00BD1763">
      <w:pPr>
        <w:pStyle w:val="ConsPlusCell"/>
        <w:widowControl/>
        <w:rPr>
          <w:rFonts w:cs="Times New Roman"/>
        </w:rPr>
      </w:pPr>
      <w:r>
        <w:rPr>
          <w:rFonts w:cs="Times New Roman"/>
        </w:rPr>
        <w:t xml:space="preserve">в том числе:  </w:t>
      </w:r>
    </w:p>
    <w:p w:rsidR="006429AA" w:rsidRDefault="006429AA" w:rsidP="00BD1763">
      <w:pPr>
        <w:pStyle w:val="ConsPlusCell"/>
        <w:widowControl/>
      </w:pPr>
      <w:r>
        <w:rPr>
          <w:sz w:val="28"/>
          <w:szCs w:val="28"/>
        </w:rPr>
        <w:t xml:space="preserve">  -</w:t>
      </w:r>
      <w:r w:rsidRPr="00BD1763">
        <w:rPr>
          <w:rFonts w:ascii="Times New Roman" w:hAnsi="Times New Roman" w:cs="Times New Roman"/>
          <w:sz w:val="24"/>
          <w:szCs w:val="24"/>
        </w:rPr>
        <w:t>2019 год  –  1 577 209,70 рублей;</w:t>
      </w:r>
    </w:p>
    <w:p w:rsidR="006429AA" w:rsidRPr="00BD1763" w:rsidRDefault="006429AA" w:rsidP="00BD1763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</w:p>
    <w:p w:rsidR="006429AA" w:rsidRPr="00EF6D9D" w:rsidRDefault="006429AA" w:rsidP="00BD17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F6D9D">
        <w:rPr>
          <w:rFonts w:ascii="Times New Roman" w:hAnsi="Times New Roman"/>
          <w:sz w:val="24"/>
          <w:szCs w:val="24"/>
        </w:rPr>
        <w:t>-2020 год      1 676 941,41 рублей;</w:t>
      </w:r>
    </w:p>
    <w:p w:rsidR="006429AA" w:rsidRPr="00EF6D9D" w:rsidRDefault="006429AA" w:rsidP="00BD1763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 xml:space="preserve"> -2021 год –   1 753 113,87 рублей;</w:t>
      </w:r>
    </w:p>
    <w:p w:rsidR="006429AA" w:rsidRPr="00EF6D9D" w:rsidRDefault="006429AA" w:rsidP="00BD1763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 xml:space="preserve"> -2022 год –   1 834 035,43 рублей; </w:t>
      </w:r>
    </w:p>
    <w:p w:rsidR="006429AA" w:rsidRPr="00EF6D9D" w:rsidRDefault="006429AA" w:rsidP="00BD1763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 xml:space="preserve"> -2023 год –   1 972 130,94  рублей;</w:t>
      </w:r>
    </w:p>
    <w:p w:rsidR="006429AA" w:rsidRPr="00EF6D9D" w:rsidRDefault="006429AA" w:rsidP="00BD1763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 xml:space="preserve"> -2024 год –   </w:t>
      </w:r>
      <w:r>
        <w:rPr>
          <w:rFonts w:ascii="Times New Roman" w:hAnsi="Times New Roman"/>
          <w:sz w:val="24"/>
          <w:szCs w:val="24"/>
        </w:rPr>
        <w:t>2 237 916,22</w:t>
      </w:r>
      <w:r w:rsidRPr="00EF6D9D">
        <w:rPr>
          <w:rFonts w:ascii="Times New Roman" w:hAnsi="Times New Roman"/>
          <w:sz w:val="24"/>
          <w:szCs w:val="24"/>
        </w:rPr>
        <w:t xml:space="preserve"> рублей.</w:t>
      </w:r>
    </w:p>
    <w:p w:rsidR="006429AA" w:rsidRDefault="006429AA" w:rsidP="00BD1763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 xml:space="preserve"> -2025 год –   </w:t>
      </w:r>
      <w:r>
        <w:rPr>
          <w:rFonts w:ascii="Times New Roman" w:hAnsi="Times New Roman"/>
          <w:sz w:val="24"/>
          <w:szCs w:val="24"/>
        </w:rPr>
        <w:t>2 609 976 ,50</w:t>
      </w:r>
      <w:r w:rsidRPr="00EF6D9D">
        <w:rPr>
          <w:rFonts w:ascii="Times New Roman" w:hAnsi="Times New Roman"/>
          <w:sz w:val="24"/>
          <w:szCs w:val="24"/>
        </w:rPr>
        <w:t xml:space="preserve"> рублей.</w:t>
      </w:r>
    </w:p>
    <w:p w:rsidR="006429AA" w:rsidRDefault="006429AA" w:rsidP="00BD17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F6D9D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6</w:t>
      </w:r>
      <w:r w:rsidRPr="00EF6D9D">
        <w:rPr>
          <w:rFonts w:ascii="Times New Roman" w:hAnsi="Times New Roman"/>
          <w:sz w:val="24"/>
          <w:szCs w:val="24"/>
        </w:rPr>
        <w:t xml:space="preserve"> год –   </w:t>
      </w:r>
      <w:r>
        <w:rPr>
          <w:rFonts w:ascii="Times New Roman" w:hAnsi="Times New Roman"/>
          <w:sz w:val="24"/>
          <w:szCs w:val="24"/>
        </w:rPr>
        <w:t>3 118 346,00</w:t>
      </w:r>
      <w:r w:rsidRPr="00EF6D9D">
        <w:rPr>
          <w:rFonts w:ascii="Times New Roman" w:hAnsi="Times New Roman"/>
          <w:sz w:val="24"/>
          <w:szCs w:val="24"/>
        </w:rPr>
        <w:t xml:space="preserve"> рублей.</w:t>
      </w:r>
    </w:p>
    <w:p w:rsidR="006429AA" w:rsidRDefault="006429AA" w:rsidP="00BD1763">
      <w:pPr>
        <w:rPr>
          <w:rFonts w:ascii="Times New Roman" w:hAnsi="Times New Roman"/>
          <w:sz w:val="24"/>
          <w:szCs w:val="24"/>
        </w:rPr>
      </w:pPr>
      <w:r>
        <w:t xml:space="preserve"> </w:t>
      </w:r>
      <w:r w:rsidRPr="00EF6D9D">
        <w:t>-</w:t>
      </w:r>
      <w:r w:rsidRPr="00220A53">
        <w:rPr>
          <w:rFonts w:ascii="Times New Roman" w:hAnsi="Times New Roman"/>
          <w:sz w:val="24"/>
          <w:szCs w:val="24"/>
        </w:rPr>
        <w:t>2027 год –   2</w:t>
      </w:r>
      <w:r>
        <w:rPr>
          <w:rFonts w:ascii="Times New Roman" w:hAnsi="Times New Roman"/>
          <w:sz w:val="24"/>
          <w:szCs w:val="24"/>
        </w:rPr>
        <w:t> 220 358</w:t>
      </w:r>
      <w:r w:rsidRPr="00220A53">
        <w:rPr>
          <w:rFonts w:ascii="Times New Roman" w:hAnsi="Times New Roman"/>
          <w:sz w:val="24"/>
          <w:szCs w:val="24"/>
        </w:rPr>
        <w:t>,00 рублей.</w:t>
      </w:r>
    </w:p>
    <w:p w:rsidR="006429AA" w:rsidRDefault="006429AA" w:rsidP="00BD1763">
      <w:r>
        <w:t xml:space="preserve">  </w:t>
      </w:r>
      <w:r w:rsidRPr="00EF6D9D">
        <w:t>-</w:t>
      </w:r>
      <w:r w:rsidRPr="00220A53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8</w:t>
      </w:r>
      <w:r w:rsidRPr="00220A53">
        <w:rPr>
          <w:rFonts w:ascii="Times New Roman" w:hAnsi="Times New Roman"/>
          <w:sz w:val="24"/>
          <w:szCs w:val="24"/>
        </w:rPr>
        <w:t xml:space="preserve"> год –   2</w:t>
      </w:r>
      <w:r>
        <w:rPr>
          <w:rFonts w:ascii="Times New Roman" w:hAnsi="Times New Roman"/>
          <w:sz w:val="24"/>
          <w:szCs w:val="24"/>
        </w:rPr>
        <w:t> 252 934,00</w:t>
      </w:r>
      <w:r w:rsidRPr="00220A53">
        <w:rPr>
          <w:rFonts w:ascii="Times New Roman" w:hAnsi="Times New Roman"/>
          <w:sz w:val="24"/>
          <w:szCs w:val="24"/>
        </w:rPr>
        <w:t xml:space="preserve"> рублей.</w:t>
      </w:r>
    </w:p>
    <w:p w:rsidR="006429AA" w:rsidRPr="00EF6D9D" w:rsidRDefault="006429AA" w:rsidP="00EF6D9D">
      <w:pPr>
        <w:rPr>
          <w:rFonts w:ascii="Times New Roman" w:hAnsi="Times New Roman"/>
          <w:sz w:val="24"/>
          <w:szCs w:val="24"/>
        </w:rPr>
      </w:pPr>
    </w:p>
    <w:p w:rsidR="006429AA" w:rsidRPr="001D1273" w:rsidRDefault="006429AA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429AA" w:rsidRPr="00922431" w:rsidRDefault="006429AA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6429AA" w:rsidRPr="001701C9" w:rsidRDefault="006429AA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6429AA" w:rsidRPr="001701C9" w:rsidRDefault="006429AA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429AA" w:rsidRPr="001701C9" w:rsidRDefault="006429AA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6429AA" w:rsidRPr="001701C9" w:rsidRDefault="006429AA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429AA" w:rsidRPr="001701C9" w:rsidRDefault="006429AA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программы в ц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лом (без подпрограмм).</w:t>
      </w:r>
    </w:p>
    <w:p w:rsidR="006429AA" w:rsidRPr="001701C9" w:rsidRDefault="006429AA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</w:t>
      </w:r>
      <w:r w:rsidRPr="001701C9">
        <w:rPr>
          <w:rFonts w:ascii="Times New Roman" w:hAnsi="Times New Roman"/>
          <w:sz w:val="24"/>
          <w:szCs w:val="24"/>
        </w:rPr>
        <w:t>направлена на эффективное управление в сфере установленных фун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 xml:space="preserve">ций администрации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 xml:space="preserve"> и включает в себя материально-техническое и финансовое обеспечение деятельности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 xml:space="preserve">, аппарата администрации </w:t>
      </w:r>
      <w:r>
        <w:rPr>
          <w:rFonts w:ascii="Times New Roman" w:hAnsi="Times New Roman"/>
          <w:sz w:val="24"/>
          <w:szCs w:val="24"/>
        </w:rPr>
        <w:t>поселения,</w:t>
      </w:r>
      <w:r w:rsidRPr="00DE3299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е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чение реализации отдельных государственных полномочий, переданных на муниц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уровень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6429AA" w:rsidRPr="00DF4A13" w:rsidRDefault="006429AA" w:rsidP="00DE32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6429AA" w:rsidRPr="001701C9" w:rsidRDefault="006429AA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6429AA" w:rsidRDefault="006429AA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6429AA" w:rsidRPr="001701C9" w:rsidRDefault="006429AA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429AA" w:rsidRPr="001701C9" w:rsidRDefault="006429AA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Ежегодные индикаторы результативности и эффективности  реализации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пальной </w:t>
      </w:r>
      <w:r w:rsidRPr="001701C9">
        <w:rPr>
          <w:rFonts w:ascii="Times New Roman" w:hAnsi="Times New Roman"/>
          <w:sz w:val="24"/>
          <w:szCs w:val="24"/>
        </w:rPr>
        <w:t xml:space="preserve"> программы  приведены  в  приложении </w:t>
      </w:r>
      <w:r>
        <w:rPr>
          <w:rFonts w:ascii="Times New Roman" w:hAnsi="Times New Roman"/>
          <w:sz w:val="24"/>
          <w:szCs w:val="24"/>
        </w:rPr>
        <w:t>3 к муниципальной программе</w:t>
      </w:r>
      <w:r w:rsidRPr="001701C9">
        <w:rPr>
          <w:rFonts w:ascii="Times New Roman" w:hAnsi="Times New Roman"/>
          <w:sz w:val="24"/>
          <w:szCs w:val="24"/>
        </w:rPr>
        <w:t>.</w:t>
      </w:r>
    </w:p>
    <w:p w:rsidR="006429AA" w:rsidRPr="001701C9" w:rsidRDefault="006429AA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429AA" w:rsidRPr="001701C9" w:rsidRDefault="006429AA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429AA" w:rsidRPr="001701C9" w:rsidRDefault="006429AA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429AA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9AA" w:rsidRDefault="006429AA" w:rsidP="00BE035D">
      <w:pPr>
        <w:spacing w:after="0" w:line="240" w:lineRule="auto"/>
      </w:pPr>
      <w:r>
        <w:separator/>
      </w:r>
    </w:p>
  </w:endnote>
  <w:endnote w:type="continuationSeparator" w:id="0">
    <w:p w:rsidR="006429AA" w:rsidRDefault="006429AA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9AA" w:rsidRDefault="006429AA" w:rsidP="00BE035D">
      <w:pPr>
        <w:spacing w:after="0" w:line="240" w:lineRule="auto"/>
      </w:pPr>
      <w:r>
        <w:separator/>
      </w:r>
    </w:p>
  </w:footnote>
  <w:footnote w:type="continuationSeparator" w:id="0">
    <w:p w:rsidR="006429AA" w:rsidRDefault="006429AA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9AA" w:rsidRDefault="006429AA">
    <w:pPr>
      <w:pStyle w:val="Header"/>
      <w:jc w:val="right"/>
    </w:pPr>
  </w:p>
  <w:p w:rsidR="006429AA" w:rsidRDefault="006429A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E58AB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DC074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B501F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B8C8B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D58A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CCB2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8099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7EA6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60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28E65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73DB"/>
    <w:rsid w:val="00012039"/>
    <w:rsid w:val="0001230B"/>
    <w:rsid w:val="0001368D"/>
    <w:rsid w:val="00014228"/>
    <w:rsid w:val="00014577"/>
    <w:rsid w:val="00015754"/>
    <w:rsid w:val="00017C2C"/>
    <w:rsid w:val="00020278"/>
    <w:rsid w:val="0002314F"/>
    <w:rsid w:val="00030447"/>
    <w:rsid w:val="000350B2"/>
    <w:rsid w:val="00035E41"/>
    <w:rsid w:val="00042CFD"/>
    <w:rsid w:val="00042D88"/>
    <w:rsid w:val="000503CC"/>
    <w:rsid w:val="00051779"/>
    <w:rsid w:val="00052190"/>
    <w:rsid w:val="00052AFE"/>
    <w:rsid w:val="00053972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3393"/>
    <w:rsid w:val="00096149"/>
    <w:rsid w:val="000964BC"/>
    <w:rsid w:val="000A1E74"/>
    <w:rsid w:val="000A2056"/>
    <w:rsid w:val="000A6752"/>
    <w:rsid w:val="000A7A1C"/>
    <w:rsid w:val="000B3B64"/>
    <w:rsid w:val="000B52CB"/>
    <w:rsid w:val="000B5E8E"/>
    <w:rsid w:val="000B6645"/>
    <w:rsid w:val="000C0202"/>
    <w:rsid w:val="000C27E3"/>
    <w:rsid w:val="000C2EBD"/>
    <w:rsid w:val="000D15B5"/>
    <w:rsid w:val="000D21EA"/>
    <w:rsid w:val="000D2404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0A10"/>
    <w:rsid w:val="00100D2C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45F3B"/>
    <w:rsid w:val="001513E9"/>
    <w:rsid w:val="001517A0"/>
    <w:rsid w:val="001530DB"/>
    <w:rsid w:val="00155636"/>
    <w:rsid w:val="0015678D"/>
    <w:rsid w:val="00157524"/>
    <w:rsid w:val="00163182"/>
    <w:rsid w:val="00165569"/>
    <w:rsid w:val="001677E4"/>
    <w:rsid w:val="001701A5"/>
    <w:rsid w:val="001701C9"/>
    <w:rsid w:val="00175CD2"/>
    <w:rsid w:val="00182832"/>
    <w:rsid w:val="00184FB3"/>
    <w:rsid w:val="00185B7A"/>
    <w:rsid w:val="001866BB"/>
    <w:rsid w:val="0019308B"/>
    <w:rsid w:val="00193F3D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7970"/>
    <w:rsid w:val="001D0823"/>
    <w:rsid w:val="001D1273"/>
    <w:rsid w:val="001D258F"/>
    <w:rsid w:val="001D4F10"/>
    <w:rsid w:val="001E23E6"/>
    <w:rsid w:val="001E2A8B"/>
    <w:rsid w:val="001E3F90"/>
    <w:rsid w:val="001E3FA5"/>
    <w:rsid w:val="001E7EF1"/>
    <w:rsid w:val="001F39A8"/>
    <w:rsid w:val="001F7459"/>
    <w:rsid w:val="0020062F"/>
    <w:rsid w:val="00210377"/>
    <w:rsid w:val="002171EA"/>
    <w:rsid w:val="00220A53"/>
    <w:rsid w:val="00221D1B"/>
    <w:rsid w:val="002228BC"/>
    <w:rsid w:val="00223A55"/>
    <w:rsid w:val="002245D1"/>
    <w:rsid w:val="002250C2"/>
    <w:rsid w:val="00225B56"/>
    <w:rsid w:val="0023213D"/>
    <w:rsid w:val="0023236F"/>
    <w:rsid w:val="00236CC3"/>
    <w:rsid w:val="00237C55"/>
    <w:rsid w:val="002444AA"/>
    <w:rsid w:val="0024715A"/>
    <w:rsid w:val="00251882"/>
    <w:rsid w:val="0025231C"/>
    <w:rsid w:val="00252767"/>
    <w:rsid w:val="00260375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8B3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8DA"/>
    <w:rsid w:val="002D5EC5"/>
    <w:rsid w:val="002D71F8"/>
    <w:rsid w:val="002E4AA1"/>
    <w:rsid w:val="002E5A71"/>
    <w:rsid w:val="002F044F"/>
    <w:rsid w:val="002F083C"/>
    <w:rsid w:val="002F1AC4"/>
    <w:rsid w:val="002F1FCB"/>
    <w:rsid w:val="002F2667"/>
    <w:rsid w:val="002F6D13"/>
    <w:rsid w:val="00300103"/>
    <w:rsid w:val="00302004"/>
    <w:rsid w:val="00302B2F"/>
    <w:rsid w:val="0030513C"/>
    <w:rsid w:val="00310E00"/>
    <w:rsid w:val="00312E77"/>
    <w:rsid w:val="00313EF1"/>
    <w:rsid w:val="00320698"/>
    <w:rsid w:val="00321A16"/>
    <w:rsid w:val="00321A44"/>
    <w:rsid w:val="003241BA"/>
    <w:rsid w:val="00326143"/>
    <w:rsid w:val="00326419"/>
    <w:rsid w:val="003275B6"/>
    <w:rsid w:val="00327755"/>
    <w:rsid w:val="00331A5C"/>
    <w:rsid w:val="00334787"/>
    <w:rsid w:val="00334A4D"/>
    <w:rsid w:val="0033532A"/>
    <w:rsid w:val="00335441"/>
    <w:rsid w:val="00335951"/>
    <w:rsid w:val="0033694C"/>
    <w:rsid w:val="00336995"/>
    <w:rsid w:val="00340046"/>
    <w:rsid w:val="0034600A"/>
    <w:rsid w:val="00346C0F"/>
    <w:rsid w:val="00347F76"/>
    <w:rsid w:val="00352894"/>
    <w:rsid w:val="003543C1"/>
    <w:rsid w:val="0036050A"/>
    <w:rsid w:val="00360B55"/>
    <w:rsid w:val="00361768"/>
    <w:rsid w:val="00364A5E"/>
    <w:rsid w:val="003656CE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129F"/>
    <w:rsid w:val="003C3F24"/>
    <w:rsid w:val="003C4B52"/>
    <w:rsid w:val="003C6A72"/>
    <w:rsid w:val="003D085A"/>
    <w:rsid w:val="003D3F9D"/>
    <w:rsid w:val="003D4B7C"/>
    <w:rsid w:val="003D7AB3"/>
    <w:rsid w:val="003D7CD4"/>
    <w:rsid w:val="003E0586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15EDC"/>
    <w:rsid w:val="00423320"/>
    <w:rsid w:val="004239A4"/>
    <w:rsid w:val="004239A9"/>
    <w:rsid w:val="00424413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036"/>
    <w:rsid w:val="00453822"/>
    <w:rsid w:val="00457315"/>
    <w:rsid w:val="0046157C"/>
    <w:rsid w:val="004708E9"/>
    <w:rsid w:val="00472A12"/>
    <w:rsid w:val="00476279"/>
    <w:rsid w:val="0048227F"/>
    <w:rsid w:val="00486D6E"/>
    <w:rsid w:val="00491510"/>
    <w:rsid w:val="0049424B"/>
    <w:rsid w:val="0049498B"/>
    <w:rsid w:val="004A05CA"/>
    <w:rsid w:val="004A0FAD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4DE0"/>
    <w:rsid w:val="004D6325"/>
    <w:rsid w:val="004D7CFB"/>
    <w:rsid w:val="004E1B51"/>
    <w:rsid w:val="004E4A7C"/>
    <w:rsid w:val="004E709E"/>
    <w:rsid w:val="004E7420"/>
    <w:rsid w:val="004F0011"/>
    <w:rsid w:val="00500970"/>
    <w:rsid w:val="00501D28"/>
    <w:rsid w:val="0050281B"/>
    <w:rsid w:val="00504F22"/>
    <w:rsid w:val="00505810"/>
    <w:rsid w:val="0050635B"/>
    <w:rsid w:val="0050653C"/>
    <w:rsid w:val="00506DA2"/>
    <w:rsid w:val="00507B98"/>
    <w:rsid w:val="00513A6F"/>
    <w:rsid w:val="00514C98"/>
    <w:rsid w:val="00517508"/>
    <w:rsid w:val="00520856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505"/>
    <w:rsid w:val="00561B9B"/>
    <w:rsid w:val="005640C5"/>
    <w:rsid w:val="0056716A"/>
    <w:rsid w:val="00567609"/>
    <w:rsid w:val="00570CC2"/>
    <w:rsid w:val="00571500"/>
    <w:rsid w:val="005719CB"/>
    <w:rsid w:val="0057292A"/>
    <w:rsid w:val="00573974"/>
    <w:rsid w:val="00574D34"/>
    <w:rsid w:val="00575BEF"/>
    <w:rsid w:val="005771D8"/>
    <w:rsid w:val="005812F0"/>
    <w:rsid w:val="00581385"/>
    <w:rsid w:val="0058347D"/>
    <w:rsid w:val="00586CC5"/>
    <w:rsid w:val="00593A4A"/>
    <w:rsid w:val="005940B1"/>
    <w:rsid w:val="005942EF"/>
    <w:rsid w:val="00595540"/>
    <w:rsid w:val="0059770C"/>
    <w:rsid w:val="005A0752"/>
    <w:rsid w:val="005A0812"/>
    <w:rsid w:val="005A1ED1"/>
    <w:rsid w:val="005A2622"/>
    <w:rsid w:val="005A34BD"/>
    <w:rsid w:val="005A3992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1DAE"/>
    <w:rsid w:val="005F4F35"/>
    <w:rsid w:val="00601602"/>
    <w:rsid w:val="00604182"/>
    <w:rsid w:val="006048E1"/>
    <w:rsid w:val="00605D7A"/>
    <w:rsid w:val="00605F9C"/>
    <w:rsid w:val="0060699E"/>
    <w:rsid w:val="00606FFA"/>
    <w:rsid w:val="00610111"/>
    <w:rsid w:val="00611BFE"/>
    <w:rsid w:val="006146F1"/>
    <w:rsid w:val="00614A33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29AA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807BD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40E8"/>
    <w:rsid w:val="006A6424"/>
    <w:rsid w:val="006B01BB"/>
    <w:rsid w:val="006B2994"/>
    <w:rsid w:val="006B5047"/>
    <w:rsid w:val="006B5B5D"/>
    <w:rsid w:val="006B69FC"/>
    <w:rsid w:val="006C144E"/>
    <w:rsid w:val="006C2597"/>
    <w:rsid w:val="006C575E"/>
    <w:rsid w:val="006C5D07"/>
    <w:rsid w:val="006C6285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4688"/>
    <w:rsid w:val="00706FAD"/>
    <w:rsid w:val="00713324"/>
    <w:rsid w:val="00724279"/>
    <w:rsid w:val="00726D5C"/>
    <w:rsid w:val="007270DF"/>
    <w:rsid w:val="0073321F"/>
    <w:rsid w:val="00733E7F"/>
    <w:rsid w:val="0073402C"/>
    <w:rsid w:val="0073440B"/>
    <w:rsid w:val="00734F33"/>
    <w:rsid w:val="007351A6"/>
    <w:rsid w:val="00735926"/>
    <w:rsid w:val="00742CD3"/>
    <w:rsid w:val="00743941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D99"/>
    <w:rsid w:val="00777FD1"/>
    <w:rsid w:val="00780AA7"/>
    <w:rsid w:val="00781839"/>
    <w:rsid w:val="00781E15"/>
    <w:rsid w:val="00782453"/>
    <w:rsid w:val="00782793"/>
    <w:rsid w:val="007864C3"/>
    <w:rsid w:val="0078728D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483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5141"/>
    <w:rsid w:val="008277BF"/>
    <w:rsid w:val="00832B0A"/>
    <w:rsid w:val="00834A59"/>
    <w:rsid w:val="00842A07"/>
    <w:rsid w:val="00845259"/>
    <w:rsid w:val="00847F45"/>
    <w:rsid w:val="00852D1A"/>
    <w:rsid w:val="0085330A"/>
    <w:rsid w:val="00856F66"/>
    <w:rsid w:val="00863E47"/>
    <w:rsid w:val="008657F2"/>
    <w:rsid w:val="008665B5"/>
    <w:rsid w:val="00867023"/>
    <w:rsid w:val="008672F7"/>
    <w:rsid w:val="00867B92"/>
    <w:rsid w:val="00870EE0"/>
    <w:rsid w:val="0087628E"/>
    <w:rsid w:val="00877099"/>
    <w:rsid w:val="0087754F"/>
    <w:rsid w:val="0087775C"/>
    <w:rsid w:val="008810B2"/>
    <w:rsid w:val="00886609"/>
    <w:rsid w:val="00887653"/>
    <w:rsid w:val="00890620"/>
    <w:rsid w:val="00892158"/>
    <w:rsid w:val="00892368"/>
    <w:rsid w:val="00896057"/>
    <w:rsid w:val="00896700"/>
    <w:rsid w:val="008A00C1"/>
    <w:rsid w:val="008A3F7F"/>
    <w:rsid w:val="008A6013"/>
    <w:rsid w:val="008A65E8"/>
    <w:rsid w:val="008B1AAB"/>
    <w:rsid w:val="008B1FCC"/>
    <w:rsid w:val="008B3C47"/>
    <w:rsid w:val="008B3FA0"/>
    <w:rsid w:val="008B602B"/>
    <w:rsid w:val="008B773F"/>
    <w:rsid w:val="008C4A92"/>
    <w:rsid w:val="008C6271"/>
    <w:rsid w:val="008C662F"/>
    <w:rsid w:val="008C6998"/>
    <w:rsid w:val="008D1884"/>
    <w:rsid w:val="008D4D9C"/>
    <w:rsid w:val="008E00B4"/>
    <w:rsid w:val="008E1E1F"/>
    <w:rsid w:val="008E4BCF"/>
    <w:rsid w:val="008E606F"/>
    <w:rsid w:val="008F22F3"/>
    <w:rsid w:val="008F42AB"/>
    <w:rsid w:val="008F4F97"/>
    <w:rsid w:val="008F5478"/>
    <w:rsid w:val="008F589B"/>
    <w:rsid w:val="008F60F3"/>
    <w:rsid w:val="008F7588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361A0"/>
    <w:rsid w:val="00944524"/>
    <w:rsid w:val="009449B4"/>
    <w:rsid w:val="0094645F"/>
    <w:rsid w:val="00954CD1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59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17909"/>
    <w:rsid w:val="00A227F2"/>
    <w:rsid w:val="00A22985"/>
    <w:rsid w:val="00A22A7A"/>
    <w:rsid w:val="00A232E3"/>
    <w:rsid w:val="00A2431C"/>
    <w:rsid w:val="00A251F3"/>
    <w:rsid w:val="00A27807"/>
    <w:rsid w:val="00A30599"/>
    <w:rsid w:val="00A33DF7"/>
    <w:rsid w:val="00A34D23"/>
    <w:rsid w:val="00A360A7"/>
    <w:rsid w:val="00A40986"/>
    <w:rsid w:val="00A40BB7"/>
    <w:rsid w:val="00A419E3"/>
    <w:rsid w:val="00A41ED2"/>
    <w:rsid w:val="00A43C97"/>
    <w:rsid w:val="00A46BAB"/>
    <w:rsid w:val="00A472C6"/>
    <w:rsid w:val="00A47A9B"/>
    <w:rsid w:val="00A5249C"/>
    <w:rsid w:val="00A55A04"/>
    <w:rsid w:val="00A571A4"/>
    <w:rsid w:val="00A64EC4"/>
    <w:rsid w:val="00A659FC"/>
    <w:rsid w:val="00A6761B"/>
    <w:rsid w:val="00A702C8"/>
    <w:rsid w:val="00A73B08"/>
    <w:rsid w:val="00A758BF"/>
    <w:rsid w:val="00A776ED"/>
    <w:rsid w:val="00A84A9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A7704"/>
    <w:rsid w:val="00AB094C"/>
    <w:rsid w:val="00AC3FDC"/>
    <w:rsid w:val="00AC48DC"/>
    <w:rsid w:val="00AC4EB9"/>
    <w:rsid w:val="00AC522B"/>
    <w:rsid w:val="00AC6F6D"/>
    <w:rsid w:val="00AD031F"/>
    <w:rsid w:val="00AD135B"/>
    <w:rsid w:val="00AD7F4B"/>
    <w:rsid w:val="00AE043F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AF7A4C"/>
    <w:rsid w:val="00B0048A"/>
    <w:rsid w:val="00B009BC"/>
    <w:rsid w:val="00B0104B"/>
    <w:rsid w:val="00B014D7"/>
    <w:rsid w:val="00B02997"/>
    <w:rsid w:val="00B11015"/>
    <w:rsid w:val="00B141ED"/>
    <w:rsid w:val="00B1481B"/>
    <w:rsid w:val="00B1511D"/>
    <w:rsid w:val="00B17342"/>
    <w:rsid w:val="00B243DD"/>
    <w:rsid w:val="00B24BA9"/>
    <w:rsid w:val="00B26067"/>
    <w:rsid w:val="00B26915"/>
    <w:rsid w:val="00B26CB7"/>
    <w:rsid w:val="00B3230A"/>
    <w:rsid w:val="00B33B9C"/>
    <w:rsid w:val="00B33C9C"/>
    <w:rsid w:val="00B3443D"/>
    <w:rsid w:val="00B40CD7"/>
    <w:rsid w:val="00B42D41"/>
    <w:rsid w:val="00B43577"/>
    <w:rsid w:val="00B46397"/>
    <w:rsid w:val="00B46C20"/>
    <w:rsid w:val="00B47851"/>
    <w:rsid w:val="00B52A46"/>
    <w:rsid w:val="00B5405B"/>
    <w:rsid w:val="00B6117F"/>
    <w:rsid w:val="00B6164A"/>
    <w:rsid w:val="00B63577"/>
    <w:rsid w:val="00B63EAC"/>
    <w:rsid w:val="00B64617"/>
    <w:rsid w:val="00B65F4E"/>
    <w:rsid w:val="00B66325"/>
    <w:rsid w:val="00B67E77"/>
    <w:rsid w:val="00B70497"/>
    <w:rsid w:val="00B7154E"/>
    <w:rsid w:val="00B74D41"/>
    <w:rsid w:val="00B757EE"/>
    <w:rsid w:val="00B75F4B"/>
    <w:rsid w:val="00B820F5"/>
    <w:rsid w:val="00B8238B"/>
    <w:rsid w:val="00B82A31"/>
    <w:rsid w:val="00B82E29"/>
    <w:rsid w:val="00B870A8"/>
    <w:rsid w:val="00B87FB3"/>
    <w:rsid w:val="00B90108"/>
    <w:rsid w:val="00B92B11"/>
    <w:rsid w:val="00B93479"/>
    <w:rsid w:val="00B958C4"/>
    <w:rsid w:val="00BA1285"/>
    <w:rsid w:val="00BA14C7"/>
    <w:rsid w:val="00BA20B6"/>
    <w:rsid w:val="00BA3AF8"/>
    <w:rsid w:val="00BA3DC2"/>
    <w:rsid w:val="00BA3DF0"/>
    <w:rsid w:val="00BA51FB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763"/>
    <w:rsid w:val="00BD1B70"/>
    <w:rsid w:val="00BD1F1E"/>
    <w:rsid w:val="00BD59E8"/>
    <w:rsid w:val="00BE035D"/>
    <w:rsid w:val="00BE209E"/>
    <w:rsid w:val="00BE2371"/>
    <w:rsid w:val="00BE370C"/>
    <w:rsid w:val="00BE37C4"/>
    <w:rsid w:val="00BE40D9"/>
    <w:rsid w:val="00BE5B34"/>
    <w:rsid w:val="00BE6385"/>
    <w:rsid w:val="00BF07CD"/>
    <w:rsid w:val="00BF5BB7"/>
    <w:rsid w:val="00C07976"/>
    <w:rsid w:val="00C13D3B"/>
    <w:rsid w:val="00C166A9"/>
    <w:rsid w:val="00C16D25"/>
    <w:rsid w:val="00C26665"/>
    <w:rsid w:val="00C27779"/>
    <w:rsid w:val="00C3053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3883"/>
    <w:rsid w:val="00C94ACF"/>
    <w:rsid w:val="00C971DD"/>
    <w:rsid w:val="00CA2E3E"/>
    <w:rsid w:val="00CA40D5"/>
    <w:rsid w:val="00CB0BEF"/>
    <w:rsid w:val="00CB0FAC"/>
    <w:rsid w:val="00CB1D79"/>
    <w:rsid w:val="00CC15E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847"/>
    <w:rsid w:val="00D16C87"/>
    <w:rsid w:val="00D174F1"/>
    <w:rsid w:val="00D1752F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257D"/>
    <w:rsid w:val="00D5461F"/>
    <w:rsid w:val="00D552C4"/>
    <w:rsid w:val="00D55D5A"/>
    <w:rsid w:val="00D57658"/>
    <w:rsid w:val="00D57AB0"/>
    <w:rsid w:val="00D626C5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256"/>
    <w:rsid w:val="00D85449"/>
    <w:rsid w:val="00D86DD0"/>
    <w:rsid w:val="00D90C47"/>
    <w:rsid w:val="00D92115"/>
    <w:rsid w:val="00D92147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66DA"/>
    <w:rsid w:val="00DB67DD"/>
    <w:rsid w:val="00DC00D0"/>
    <w:rsid w:val="00DC0CA8"/>
    <w:rsid w:val="00DC23FB"/>
    <w:rsid w:val="00DC2CEE"/>
    <w:rsid w:val="00DC5AD1"/>
    <w:rsid w:val="00DC67DC"/>
    <w:rsid w:val="00DC7523"/>
    <w:rsid w:val="00DC7696"/>
    <w:rsid w:val="00DD20FB"/>
    <w:rsid w:val="00DD44A6"/>
    <w:rsid w:val="00DE3299"/>
    <w:rsid w:val="00DE33EF"/>
    <w:rsid w:val="00DE3BD9"/>
    <w:rsid w:val="00DE5092"/>
    <w:rsid w:val="00DE5E18"/>
    <w:rsid w:val="00DF03B4"/>
    <w:rsid w:val="00DF18F3"/>
    <w:rsid w:val="00DF2DED"/>
    <w:rsid w:val="00DF3C63"/>
    <w:rsid w:val="00DF3E9D"/>
    <w:rsid w:val="00DF4A13"/>
    <w:rsid w:val="00DF4C18"/>
    <w:rsid w:val="00DF74DA"/>
    <w:rsid w:val="00E01932"/>
    <w:rsid w:val="00E02EFE"/>
    <w:rsid w:val="00E033DC"/>
    <w:rsid w:val="00E03BF8"/>
    <w:rsid w:val="00E15010"/>
    <w:rsid w:val="00E16815"/>
    <w:rsid w:val="00E16CD1"/>
    <w:rsid w:val="00E17A62"/>
    <w:rsid w:val="00E25220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A46"/>
    <w:rsid w:val="00E64153"/>
    <w:rsid w:val="00E64AA3"/>
    <w:rsid w:val="00E7071D"/>
    <w:rsid w:val="00E738D3"/>
    <w:rsid w:val="00E741FA"/>
    <w:rsid w:val="00E7437C"/>
    <w:rsid w:val="00E7574B"/>
    <w:rsid w:val="00E763CF"/>
    <w:rsid w:val="00E765F6"/>
    <w:rsid w:val="00E771A9"/>
    <w:rsid w:val="00E86433"/>
    <w:rsid w:val="00E87FAB"/>
    <w:rsid w:val="00E91C2D"/>
    <w:rsid w:val="00E943CB"/>
    <w:rsid w:val="00E95861"/>
    <w:rsid w:val="00E96358"/>
    <w:rsid w:val="00EA0059"/>
    <w:rsid w:val="00EA0650"/>
    <w:rsid w:val="00EA0E75"/>
    <w:rsid w:val="00EA1B99"/>
    <w:rsid w:val="00EA2955"/>
    <w:rsid w:val="00EA334D"/>
    <w:rsid w:val="00EA3D8D"/>
    <w:rsid w:val="00EA5325"/>
    <w:rsid w:val="00EA5821"/>
    <w:rsid w:val="00EB22C5"/>
    <w:rsid w:val="00EB2EC9"/>
    <w:rsid w:val="00EB31C3"/>
    <w:rsid w:val="00EB494D"/>
    <w:rsid w:val="00EB7A24"/>
    <w:rsid w:val="00EC151B"/>
    <w:rsid w:val="00EC28EC"/>
    <w:rsid w:val="00EC2DB2"/>
    <w:rsid w:val="00EC396E"/>
    <w:rsid w:val="00EC5099"/>
    <w:rsid w:val="00ED4DD0"/>
    <w:rsid w:val="00ED740E"/>
    <w:rsid w:val="00EF1D2C"/>
    <w:rsid w:val="00EF2A6F"/>
    <w:rsid w:val="00EF3B5F"/>
    <w:rsid w:val="00EF4997"/>
    <w:rsid w:val="00EF5D9E"/>
    <w:rsid w:val="00EF6D9D"/>
    <w:rsid w:val="00F02876"/>
    <w:rsid w:val="00F02B05"/>
    <w:rsid w:val="00F0408E"/>
    <w:rsid w:val="00F06A95"/>
    <w:rsid w:val="00F06ACC"/>
    <w:rsid w:val="00F1004F"/>
    <w:rsid w:val="00F13CC8"/>
    <w:rsid w:val="00F13F05"/>
    <w:rsid w:val="00F14469"/>
    <w:rsid w:val="00F16825"/>
    <w:rsid w:val="00F20193"/>
    <w:rsid w:val="00F208F2"/>
    <w:rsid w:val="00F226AB"/>
    <w:rsid w:val="00F25F96"/>
    <w:rsid w:val="00F30A96"/>
    <w:rsid w:val="00F36BF6"/>
    <w:rsid w:val="00F41DC0"/>
    <w:rsid w:val="00F42C68"/>
    <w:rsid w:val="00F4467D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39E3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273"/>
    <w:rsid w:val="00FE33F2"/>
    <w:rsid w:val="00FE7559"/>
    <w:rsid w:val="00FE7A7E"/>
    <w:rsid w:val="00FF0F40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AC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1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D419CA"/>
    <w:pPr>
      <w:ind w:left="720"/>
      <w:contextualSpacing/>
    </w:pPr>
  </w:style>
  <w:style w:type="table" w:styleId="TableGrid">
    <w:name w:val="Table Grid"/>
    <w:basedOn w:val="TableNormal"/>
    <w:uiPriority w:val="99"/>
    <w:rsid w:val="004003A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E035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E035D"/>
    <w:rPr>
      <w:rFonts w:cs="Times New Roman"/>
    </w:rPr>
  </w:style>
  <w:style w:type="character" w:customStyle="1" w:styleId="1">
    <w:name w:val="Знак Знак1"/>
    <w:uiPriority w:val="99"/>
    <w:rsid w:val="003D085A"/>
    <w:rPr>
      <w:sz w:val="24"/>
    </w:rPr>
  </w:style>
  <w:style w:type="paragraph" w:customStyle="1" w:styleId="10">
    <w:name w:val="Знак1"/>
    <w:basedOn w:val="Normal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BodyTextIndent">
    <w:name w:val="Body Text Indent"/>
    <w:aliases w:val="Основной текст 1"/>
    <w:basedOn w:val="Normal"/>
    <w:link w:val="BodyTextIndentChar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BodyTextIndentChar">
    <w:name w:val="Body Text Indent Char"/>
    <w:aliases w:val="Основной текст 1 Char"/>
    <w:basedOn w:val="DefaultParagraphFont"/>
    <w:link w:val="BodyTextIndent"/>
    <w:uiPriority w:val="99"/>
    <w:locked/>
    <w:rsid w:val="00B17342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AA0136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Heading4Char1">
    <w:name w:val="Heading 4 Char1"/>
    <w:link w:val="Heading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Heading2Char1">
    <w:name w:val="Heading 2 Char1"/>
    <w:link w:val="Heading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373074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">
    <w:name w:val="Знак Знак3"/>
    <w:basedOn w:val="Normal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Normal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Normal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Normal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Normal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2758B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30539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45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5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5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5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5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5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45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45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459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459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459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4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3820</TotalTime>
  <Pages>6</Pages>
  <Words>1940</Words>
  <Characters>11061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Windows</cp:lastModifiedBy>
  <cp:revision>583</cp:revision>
  <cp:lastPrinted>2025-10-01T13:27:00Z</cp:lastPrinted>
  <dcterms:created xsi:type="dcterms:W3CDTF">2012-08-01T17:36:00Z</dcterms:created>
  <dcterms:modified xsi:type="dcterms:W3CDTF">2026-01-28T10:31:00Z</dcterms:modified>
</cp:coreProperties>
</file>